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AC7059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LO3 4</w:t>
      </w:r>
      <w:r w:rsidR="00BC6E23">
        <w:rPr>
          <w:b/>
          <w:sz w:val="28"/>
          <w:szCs w:val="28"/>
        </w:rPr>
        <w:t>.1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Principles of training</w:t>
      </w:r>
    </w:p>
    <w:p w:rsidR="00BC6E23" w:rsidRDefault="00BC6E23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</w:t>
            </w:r>
            <w:r w:rsidRPr="00E3453A">
              <w:t>total of</w:t>
            </w:r>
            <w:r w:rsidRPr="00E3453A">
              <w:rPr>
                <w:b/>
              </w:rPr>
              <w:t xml:space="preserve"> </w:t>
            </w:r>
            <w:r w:rsidR="00D716CA">
              <w:t>11</w:t>
            </w:r>
            <w:r w:rsidRPr="00E3453A">
              <w:t xml:space="preserve"> marks.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0B7103" w:rsidRPr="000B7103" w:rsidRDefault="000B7103" w:rsidP="000B7103">
      <w:pPr>
        <w:rPr>
          <w:b/>
          <w:sz w:val="20"/>
          <w:szCs w:val="20"/>
        </w:rPr>
      </w:pPr>
    </w:p>
    <w:p w:rsidR="000B7103" w:rsidRDefault="00AE5C94" w:rsidP="00BB3A80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For the five principles of training, what does SPORT stand for?</w:t>
      </w:r>
    </w:p>
    <w:p w:rsidR="00E67E92" w:rsidRDefault="00E67E92" w:rsidP="00E67E92">
      <w:pPr>
        <w:rPr>
          <w:b/>
          <w:sz w:val="20"/>
          <w:szCs w:val="20"/>
        </w:rPr>
      </w:pPr>
    </w:p>
    <w:p w:rsidR="00521CCF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Specialised, Progression, Overload, Release, Tedium</w:t>
      </w:r>
    </w:p>
    <w:p w:rsidR="00AE5C94" w:rsidRPr="009944D4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Specificity, Progression, Overload, Reversibility, Tedium</w:t>
      </w:r>
    </w:p>
    <w:p w:rsidR="00AE5C94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Specific, Progression, Overload, Repetitions, Time</w:t>
      </w:r>
    </w:p>
    <w:p w:rsidR="00AE5C94" w:rsidRDefault="00AE5C94" w:rsidP="00AE5C94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Specificity, Progression, Overload, Release, Time</w:t>
      </w:r>
    </w:p>
    <w:p w:rsidR="00AE5C94" w:rsidRDefault="00AE5C94" w:rsidP="00386D2A">
      <w:pPr>
        <w:rPr>
          <w:sz w:val="20"/>
          <w:szCs w:val="20"/>
        </w:rPr>
      </w:pPr>
    </w:p>
    <w:p w:rsidR="00386D2A" w:rsidRDefault="00386D2A" w:rsidP="00386D2A">
      <w:pPr>
        <w:rPr>
          <w:sz w:val="20"/>
          <w:szCs w:val="20"/>
        </w:rPr>
      </w:pPr>
    </w:p>
    <w:p w:rsidR="00386D2A" w:rsidRDefault="00386D2A" w:rsidP="00FB1A0F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386D2A">
        <w:rPr>
          <w:b/>
          <w:sz w:val="20"/>
          <w:szCs w:val="20"/>
        </w:rPr>
        <w:t>Which of the following are the principle of FITT?</w:t>
      </w:r>
    </w:p>
    <w:p w:rsidR="00386D2A" w:rsidRPr="00386D2A" w:rsidRDefault="00386D2A" w:rsidP="00386D2A">
      <w:pPr>
        <w:pStyle w:val="ListParagraph"/>
        <w:rPr>
          <w:b/>
          <w:sz w:val="20"/>
          <w:szCs w:val="20"/>
        </w:rPr>
      </w:pPr>
    </w:p>
    <w:p w:rsidR="00386D2A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Frequency, Incline, Tedium, Time</w:t>
      </w:r>
    </w:p>
    <w:p w:rsidR="00386D2A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Frequency, Intensity, Tedium, Type</w:t>
      </w:r>
    </w:p>
    <w:p w:rsidR="00386D2A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Forecast, Intensity, Tedium, Type</w:t>
      </w:r>
    </w:p>
    <w:p w:rsidR="00386D2A" w:rsidRPr="009944D4" w:rsidRDefault="00386D2A" w:rsidP="00386D2A">
      <w:pPr>
        <w:pStyle w:val="ListParagraph"/>
        <w:numPr>
          <w:ilvl w:val="0"/>
          <w:numId w:val="23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Frequency, Intensity, Time, Type</w:t>
      </w:r>
    </w:p>
    <w:p w:rsidR="00E203C1" w:rsidRDefault="00E203C1" w:rsidP="00E203C1">
      <w:pPr>
        <w:rPr>
          <w:sz w:val="20"/>
          <w:szCs w:val="20"/>
        </w:rPr>
      </w:pPr>
    </w:p>
    <w:p w:rsidR="00E203C1" w:rsidRDefault="00E203C1" w:rsidP="00E203C1">
      <w:pPr>
        <w:rPr>
          <w:sz w:val="20"/>
          <w:szCs w:val="20"/>
        </w:rPr>
      </w:pPr>
    </w:p>
    <w:p w:rsidR="00E203C1" w:rsidRDefault="00E203C1" w:rsidP="00E203C1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E203C1">
        <w:rPr>
          <w:b/>
          <w:sz w:val="20"/>
          <w:szCs w:val="20"/>
        </w:rPr>
        <w:t>Creating a training programme that is specifically tailored to your training goals.</w:t>
      </w:r>
      <w:r>
        <w:rPr>
          <w:b/>
          <w:sz w:val="20"/>
          <w:szCs w:val="20"/>
        </w:rPr>
        <w:t>”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Pr="009944D4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Specificity</w:t>
      </w:r>
    </w:p>
    <w:p w:rsidR="00E203C1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Progression</w:t>
      </w:r>
    </w:p>
    <w:p w:rsidR="00E203C1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E203C1" w:rsidRPr="00E203C1" w:rsidRDefault="00E203C1" w:rsidP="00E203C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E203C1" w:rsidRP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“C</w:t>
      </w:r>
      <w:r w:rsidRPr="00E203C1">
        <w:rPr>
          <w:b/>
          <w:sz w:val="20"/>
          <w:szCs w:val="20"/>
        </w:rPr>
        <w:t xml:space="preserve">onsistently </w:t>
      </w:r>
      <w:r>
        <w:rPr>
          <w:b/>
          <w:sz w:val="20"/>
          <w:szCs w:val="20"/>
        </w:rPr>
        <w:t xml:space="preserve">looking to improve your results, which </w:t>
      </w:r>
      <w:r w:rsidRPr="00E203C1">
        <w:rPr>
          <w:b/>
          <w:sz w:val="20"/>
          <w:szCs w:val="20"/>
        </w:rPr>
        <w:t>can occur in many forms such as adding more weight, more repetitions, more dist</w:t>
      </w:r>
      <w:r w:rsidR="004E1064">
        <w:rPr>
          <w:b/>
          <w:sz w:val="20"/>
          <w:szCs w:val="20"/>
        </w:rPr>
        <w:t>ance, faster speed or less rest</w:t>
      </w:r>
      <w:r w:rsidRPr="00E203C1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”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Pr="00E203C1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E203C1" w:rsidRPr="009944D4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Progression</w:t>
      </w:r>
    </w:p>
    <w:p w:rsidR="00E203C1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E203C1" w:rsidRPr="00E203C1" w:rsidRDefault="00E203C1" w:rsidP="00E203C1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386D2A" w:rsidRPr="00E203C1" w:rsidRDefault="00386D2A" w:rsidP="00E203C1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E203C1" w:rsidRDefault="00E203C1" w:rsidP="00E203C1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Default="00E203C1" w:rsidP="00E203C1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="004E1064">
        <w:rPr>
          <w:b/>
          <w:sz w:val="20"/>
          <w:szCs w:val="20"/>
        </w:rPr>
        <w:t>P</w:t>
      </w:r>
      <w:r w:rsidR="004E1064" w:rsidRPr="004E1064">
        <w:rPr>
          <w:b/>
          <w:sz w:val="20"/>
          <w:szCs w:val="20"/>
        </w:rPr>
        <w:t>ushing your body outside of your comfort zone to a limit that will force it to adapt</w:t>
      </w:r>
      <w:r w:rsidR="004E1064">
        <w:rPr>
          <w:b/>
          <w:sz w:val="20"/>
          <w:szCs w:val="20"/>
        </w:rPr>
        <w:t>.”</w:t>
      </w:r>
    </w:p>
    <w:p w:rsidR="00E203C1" w:rsidRDefault="00E203C1" w:rsidP="00E203C1">
      <w:pPr>
        <w:rPr>
          <w:b/>
          <w:sz w:val="20"/>
          <w:szCs w:val="20"/>
        </w:rPr>
      </w:pPr>
    </w:p>
    <w:p w:rsidR="00E203C1" w:rsidRPr="004E1064" w:rsidRDefault="004E1064" w:rsidP="004E1064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Repetitions</w:t>
      </w:r>
    </w:p>
    <w:p w:rsidR="00E203C1" w:rsidRPr="004E1064" w:rsidRDefault="00E203C1" w:rsidP="004E1064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4E1064">
        <w:rPr>
          <w:sz w:val="20"/>
          <w:szCs w:val="20"/>
        </w:rPr>
        <w:t>Progression</w:t>
      </w:r>
    </w:p>
    <w:p w:rsidR="00E203C1" w:rsidRPr="009944D4" w:rsidRDefault="00E203C1" w:rsidP="004E1064">
      <w:pPr>
        <w:pStyle w:val="ListParagraph"/>
        <w:numPr>
          <w:ilvl w:val="0"/>
          <w:numId w:val="27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Overload</w:t>
      </w:r>
    </w:p>
    <w:p w:rsidR="00E203C1" w:rsidRPr="00E203C1" w:rsidRDefault="004E1064" w:rsidP="004E1064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Reversibility</w:t>
      </w:r>
    </w:p>
    <w:p w:rsidR="00E203C1" w:rsidRDefault="00E203C1" w:rsidP="00C52B3C">
      <w:pPr>
        <w:rPr>
          <w:sz w:val="20"/>
          <w:szCs w:val="20"/>
        </w:rPr>
      </w:pPr>
    </w:p>
    <w:p w:rsidR="00C52B3C" w:rsidRDefault="00C52B3C" w:rsidP="00C52B3C">
      <w:pPr>
        <w:rPr>
          <w:sz w:val="20"/>
          <w:szCs w:val="20"/>
        </w:rPr>
      </w:pPr>
    </w:p>
    <w:p w:rsidR="004E1064" w:rsidRDefault="004E1064" w:rsidP="004E106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Default="004E1064" w:rsidP="004E106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“T</w:t>
      </w:r>
      <w:r w:rsidRPr="004E1064">
        <w:rPr>
          <w:b/>
          <w:sz w:val="20"/>
          <w:szCs w:val="20"/>
        </w:rPr>
        <w:t>his takes place if you stop training</w:t>
      </w:r>
      <w:r>
        <w:rPr>
          <w:b/>
          <w:sz w:val="20"/>
          <w:szCs w:val="20"/>
        </w:rPr>
        <w:t>.”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Pr="004E1064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4E1064">
        <w:rPr>
          <w:sz w:val="20"/>
          <w:szCs w:val="20"/>
        </w:rPr>
        <w:t>Repetitions</w:t>
      </w:r>
    </w:p>
    <w:p w:rsidR="004E1064" w:rsidRPr="004E1064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4E1064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4E1064" w:rsidRPr="009944D4" w:rsidRDefault="004E1064" w:rsidP="004E1064">
      <w:pPr>
        <w:pStyle w:val="ListParagraph"/>
        <w:numPr>
          <w:ilvl w:val="0"/>
          <w:numId w:val="28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Reversibility</w:t>
      </w:r>
    </w:p>
    <w:p w:rsidR="004E1064" w:rsidRDefault="004E1064" w:rsidP="00C52B3C">
      <w:pPr>
        <w:rPr>
          <w:sz w:val="20"/>
          <w:szCs w:val="20"/>
        </w:rPr>
      </w:pPr>
    </w:p>
    <w:p w:rsidR="0050002E" w:rsidRPr="0050002E" w:rsidRDefault="0050002E" w:rsidP="0050002E">
      <w:pPr>
        <w:rPr>
          <w:sz w:val="20"/>
          <w:szCs w:val="20"/>
        </w:rPr>
      </w:pPr>
    </w:p>
    <w:p w:rsidR="002D2B00" w:rsidRDefault="002D2B00" w:rsidP="004E1064">
      <w:pPr>
        <w:rPr>
          <w:b/>
          <w:szCs w:val="22"/>
        </w:rPr>
      </w:pPr>
    </w:p>
    <w:p w:rsidR="004E1064" w:rsidRDefault="004E1064" w:rsidP="004E106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SPORT training principle…which one?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Default="004E1064" w:rsidP="004E106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4E1064">
        <w:rPr>
          <w:b/>
          <w:sz w:val="20"/>
          <w:szCs w:val="20"/>
        </w:rPr>
        <w:t>This is adding varied training methods or exercises to your training programme to prevent boredom</w:t>
      </w:r>
      <w:r>
        <w:rPr>
          <w:b/>
          <w:sz w:val="20"/>
          <w:szCs w:val="20"/>
        </w:rPr>
        <w:t>.”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Pr="004E1064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4E1064">
        <w:rPr>
          <w:sz w:val="20"/>
          <w:szCs w:val="20"/>
        </w:rPr>
        <w:t>Repetitions</w:t>
      </w:r>
    </w:p>
    <w:p w:rsidR="004E1064" w:rsidRPr="009944D4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Tedium</w:t>
      </w:r>
    </w:p>
    <w:p w:rsidR="004E1064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Overload</w:t>
      </w:r>
    </w:p>
    <w:p w:rsidR="004E1064" w:rsidRPr="00E203C1" w:rsidRDefault="004E1064" w:rsidP="004E1064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Reversibility</w:t>
      </w:r>
    </w:p>
    <w:p w:rsidR="004E1064" w:rsidRDefault="004E1064" w:rsidP="004E1064">
      <w:pPr>
        <w:rPr>
          <w:b/>
          <w:szCs w:val="22"/>
        </w:rPr>
      </w:pPr>
    </w:p>
    <w:p w:rsidR="0026544F" w:rsidRDefault="0026544F" w:rsidP="004E1064">
      <w:pPr>
        <w:rPr>
          <w:b/>
          <w:szCs w:val="22"/>
        </w:rPr>
      </w:pPr>
    </w:p>
    <w:p w:rsidR="004E1064" w:rsidRDefault="004E1064" w:rsidP="004E106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</w:t>
      </w:r>
      <w:r w:rsidR="002E490B">
        <w:rPr>
          <w:b/>
          <w:sz w:val="20"/>
          <w:szCs w:val="20"/>
        </w:rPr>
        <w:t xml:space="preserve"> following statement defines a FITT</w:t>
      </w:r>
      <w:r>
        <w:rPr>
          <w:b/>
          <w:sz w:val="20"/>
          <w:szCs w:val="20"/>
        </w:rPr>
        <w:t xml:space="preserve"> training principle…which one?</w:t>
      </w:r>
    </w:p>
    <w:p w:rsidR="004E1064" w:rsidRDefault="004E1064" w:rsidP="004E1064">
      <w:pPr>
        <w:rPr>
          <w:b/>
          <w:sz w:val="20"/>
          <w:szCs w:val="20"/>
        </w:rPr>
      </w:pPr>
    </w:p>
    <w:p w:rsidR="004E1064" w:rsidRPr="002E490B" w:rsidRDefault="004E1064" w:rsidP="004E106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="002E490B" w:rsidRPr="002E490B">
        <w:rPr>
          <w:b/>
          <w:sz w:val="20"/>
          <w:szCs w:val="20"/>
        </w:rPr>
        <w:t>This is how often you train or exercise</w:t>
      </w:r>
      <w:r w:rsidRPr="002E490B">
        <w:rPr>
          <w:b/>
          <w:sz w:val="20"/>
          <w:szCs w:val="20"/>
        </w:rPr>
        <w:t>.”</w:t>
      </w:r>
    </w:p>
    <w:p w:rsidR="004E1064" w:rsidRPr="002E490B" w:rsidRDefault="004E1064" w:rsidP="004E1064">
      <w:pPr>
        <w:rPr>
          <w:b/>
          <w:sz w:val="20"/>
          <w:szCs w:val="20"/>
        </w:rPr>
      </w:pPr>
    </w:p>
    <w:p w:rsidR="004E1064" w:rsidRPr="009944D4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Frequency</w:t>
      </w:r>
    </w:p>
    <w:p w:rsidR="002E490B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Intensity</w:t>
      </w:r>
    </w:p>
    <w:p w:rsidR="002E490B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2E490B" w:rsidRDefault="002E490B" w:rsidP="002E490B">
      <w:pPr>
        <w:pStyle w:val="ListParagraph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Type</w:t>
      </w: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FITT training principle…which one?</w:t>
      </w:r>
    </w:p>
    <w:p w:rsidR="002E490B" w:rsidRDefault="002E490B" w:rsidP="002E490B">
      <w:pPr>
        <w:rPr>
          <w:b/>
          <w:sz w:val="20"/>
          <w:szCs w:val="20"/>
        </w:rPr>
      </w:pPr>
    </w:p>
    <w:p w:rsidR="002E490B" w:rsidRPr="002E490B" w:rsidRDefault="002E490B" w:rsidP="002E490B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2E490B">
        <w:rPr>
          <w:b/>
          <w:sz w:val="20"/>
          <w:szCs w:val="20"/>
        </w:rPr>
        <w:t xml:space="preserve">This can </w:t>
      </w:r>
      <w:r>
        <w:rPr>
          <w:b/>
          <w:sz w:val="20"/>
          <w:szCs w:val="20"/>
        </w:rPr>
        <w:t>be defined as how hard to train</w:t>
      </w:r>
      <w:r w:rsidRPr="002E490B">
        <w:rPr>
          <w:b/>
          <w:sz w:val="20"/>
          <w:szCs w:val="20"/>
        </w:rPr>
        <w:t>.”</w:t>
      </w:r>
    </w:p>
    <w:p w:rsidR="002E490B" w:rsidRPr="002E490B" w:rsidRDefault="002E490B" w:rsidP="002E490B">
      <w:pPr>
        <w:rPr>
          <w:b/>
          <w:sz w:val="20"/>
          <w:szCs w:val="20"/>
        </w:rPr>
      </w:pPr>
    </w:p>
    <w:p w:rsidR="002E490B" w:rsidRPr="002E490B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2E490B">
        <w:rPr>
          <w:sz w:val="20"/>
          <w:szCs w:val="20"/>
        </w:rPr>
        <w:t>Forecast</w:t>
      </w:r>
    </w:p>
    <w:p w:rsidR="002E490B" w:rsidRPr="009944D4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Intensity</w:t>
      </w:r>
    </w:p>
    <w:p w:rsidR="002E490B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2E490B" w:rsidRDefault="002E490B" w:rsidP="002E490B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Type</w:t>
      </w: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rPr>
          <w:sz w:val="20"/>
          <w:szCs w:val="20"/>
        </w:rPr>
      </w:pPr>
    </w:p>
    <w:p w:rsidR="002E490B" w:rsidRDefault="002E490B" w:rsidP="002E490B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FITT training principle…which one?</w:t>
      </w:r>
    </w:p>
    <w:p w:rsidR="002E490B" w:rsidRDefault="002E490B" w:rsidP="002E490B">
      <w:pPr>
        <w:rPr>
          <w:b/>
          <w:sz w:val="20"/>
          <w:szCs w:val="20"/>
        </w:rPr>
      </w:pPr>
    </w:p>
    <w:p w:rsidR="002E490B" w:rsidRPr="002E490B" w:rsidRDefault="002E490B" w:rsidP="002E490B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2E490B">
        <w:rPr>
          <w:b/>
          <w:sz w:val="20"/>
          <w:szCs w:val="20"/>
        </w:rPr>
        <w:t>This is where you decide which methods of training or exercises to use.</w:t>
      </w:r>
      <w:r>
        <w:rPr>
          <w:b/>
          <w:sz w:val="20"/>
          <w:szCs w:val="20"/>
        </w:rPr>
        <w:t>”</w:t>
      </w:r>
    </w:p>
    <w:p w:rsidR="002E490B" w:rsidRPr="002E490B" w:rsidRDefault="002E490B" w:rsidP="002E490B">
      <w:pPr>
        <w:rPr>
          <w:b/>
          <w:sz w:val="20"/>
          <w:szCs w:val="20"/>
        </w:rPr>
      </w:pPr>
    </w:p>
    <w:p w:rsidR="002E490B" w:rsidRPr="002E490B" w:rsidRDefault="007E25C4" w:rsidP="002E490B">
      <w:pPr>
        <w:pStyle w:val="ListParagraph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Frequency</w:t>
      </w:r>
    </w:p>
    <w:p w:rsidR="002E490B" w:rsidRPr="002E490B" w:rsidRDefault="007E25C4" w:rsidP="002E490B">
      <w:pPr>
        <w:pStyle w:val="ListParagraph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Time</w:t>
      </w:r>
    </w:p>
    <w:p w:rsidR="002E490B" w:rsidRDefault="002E490B" w:rsidP="002E490B">
      <w:pPr>
        <w:pStyle w:val="ListParagraph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Tedium</w:t>
      </w:r>
    </w:p>
    <w:p w:rsidR="002E490B" w:rsidRPr="009944D4" w:rsidRDefault="002E490B" w:rsidP="002E490B">
      <w:pPr>
        <w:pStyle w:val="ListParagraph"/>
        <w:numPr>
          <w:ilvl w:val="0"/>
          <w:numId w:val="32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Type</w:t>
      </w:r>
    </w:p>
    <w:p w:rsidR="007E25C4" w:rsidRDefault="007E25C4" w:rsidP="007E25C4">
      <w:pPr>
        <w:rPr>
          <w:sz w:val="20"/>
          <w:szCs w:val="20"/>
        </w:rPr>
      </w:pPr>
    </w:p>
    <w:p w:rsidR="007E25C4" w:rsidRDefault="007E25C4" w:rsidP="007E25C4">
      <w:pPr>
        <w:rPr>
          <w:sz w:val="20"/>
          <w:szCs w:val="20"/>
        </w:rPr>
      </w:pPr>
    </w:p>
    <w:p w:rsidR="007E25C4" w:rsidRDefault="007E25C4" w:rsidP="007E25C4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The following statement defines a FITT training principle…which one?</w:t>
      </w:r>
    </w:p>
    <w:p w:rsidR="007E25C4" w:rsidRDefault="007E25C4" w:rsidP="007E25C4">
      <w:pPr>
        <w:rPr>
          <w:b/>
          <w:sz w:val="20"/>
          <w:szCs w:val="20"/>
        </w:rPr>
      </w:pPr>
    </w:p>
    <w:p w:rsidR="007E25C4" w:rsidRPr="002E490B" w:rsidRDefault="007E25C4" w:rsidP="007E25C4">
      <w:pPr>
        <w:rPr>
          <w:b/>
          <w:sz w:val="20"/>
          <w:szCs w:val="20"/>
        </w:rPr>
      </w:pPr>
      <w:r>
        <w:rPr>
          <w:b/>
          <w:sz w:val="20"/>
          <w:szCs w:val="20"/>
        </w:rPr>
        <w:t>“</w:t>
      </w:r>
      <w:r w:rsidRPr="007E25C4">
        <w:rPr>
          <w:b/>
          <w:sz w:val="20"/>
          <w:szCs w:val="20"/>
        </w:rPr>
        <w:t>This is where you decide how long to train per exercise or per session.</w:t>
      </w:r>
      <w:r>
        <w:rPr>
          <w:b/>
          <w:sz w:val="20"/>
          <w:szCs w:val="20"/>
        </w:rPr>
        <w:t>”</w:t>
      </w:r>
    </w:p>
    <w:p w:rsidR="007E25C4" w:rsidRPr="002E490B" w:rsidRDefault="007E25C4" w:rsidP="007E25C4">
      <w:pPr>
        <w:rPr>
          <w:b/>
          <w:sz w:val="20"/>
          <w:szCs w:val="20"/>
        </w:rPr>
      </w:pPr>
    </w:p>
    <w:p w:rsidR="007E25C4" w:rsidRPr="007E25C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7E25C4">
        <w:rPr>
          <w:sz w:val="20"/>
          <w:szCs w:val="20"/>
        </w:rPr>
        <w:t>Frequency</w:t>
      </w:r>
    </w:p>
    <w:p w:rsidR="007E25C4" w:rsidRPr="009944D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  <w:highlight w:val="yellow"/>
        </w:rPr>
      </w:pPr>
      <w:r w:rsidRPr="009944D4">
        <w:rPr>
          <w:sz w:val="20"/>
          <w:szCs w:val="20"/>
          <w:highlight w:val="yellow"/>
        </w:rPr>
        <w:t>Time</w:t>
      </w:r>
    </w:p>
    <w:p w:rsidR="007E25C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</w:rPr>
      </w:pPr>
      <w:r>
        <w:rPr>
          <w:sz w:val="20"/>
          <w:szCs w:val="20"/>
        </w:rPr>
        <w:t>Tedium</w:t>
      </w:r>
      <w:bookmarkStart w:id="0" w:name="_GoBack"/>
      <w:bookmarkEnd w:id="0"/>
    </w:p>
    <w:p w:rsidR="007E25C4" w:rsidRDefault="007E25C4" w:rsidP="007E25C4">
      <w:pPr>
        <w:pStyle w:val="ListParagraph"/>
        <w:numPr>
          <w:ilvl w:val="0"/>
          <w:numId w:val="33"/>
        </w:numPr>
        <w:rPr>
          <w:sz w:val="20"/>
          <w:szCs w:val="20"/>
        </w:rPr>
      </w:pPr>
      <w:r>
        <w:rPr>
          <w:sz w:val="20"/>
          <w:szCs w:val="20"/>
        </w:rPr>
        <w:t>Type</w:t>
      </w:r>
    </w:p>
    <w:p w:rsidR="007E25C4" w:rsidRPr="007E25C4" w:rsidRDefault="007E25C4" w:rsidP="007E25C4">
      <w:pPr>
        <w:rPr>
          <w:sz w:val="20"/>
          <w:szCs w:val="20"/>
        </w:rPr>
      </w:pPr>
    </w:p>
    <w:p w:rsidR="002E490B" w:rsidRDefault="002E490B" w:rsidP="002E490B">
      <w:pPr>
        <w:rPr>
          <w:sz w:val="20"/>
          <w:szCs w:val="20"/>
        </w:rPr>
      </w:pPr>
    </w:p>
    <w:p w:rsidR="002E490B" w:rsidRPr="002E490B" w:rsidRDefault="002E490B" w:rsidP="002E490B">
      <w:pPr>
        <w:rPr>
          <w:sz w:val="20"/>
          <w:szCs w:val="20"/>
        </w:rPr>
      </w:pPr>
    </w:p>
    <w:p w:rsidR="002E490B" w:rsidRPr="002E490B" w:rsidRDefault="002E490B" w:rsidP="002E490B">
      <w:pPr>
        <w:rPr>
          <w:sz w:val="20"/>
          <w:szCs w:val="20"/>
        </w:rPr>
      </w:pPr>
    </w:p>
    <w:p w:rsidR="004E1064" w:rsidRDefault="004E1064" w:rsidP="004E1064">
      <w:pPr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8"/>
      <w:footerReference w:type="default" r:id="rId9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AD3"/>
    <w:multiLevelType w:val="hybridMultilevel"/>
    <w:tmpl w:val="DAE0599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63E1"/>
    <w:multiLevelType w:val="hybridMultilevel"/>
    <w:tmpl w:val="555066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136F"/>
    <w:multiLevelType w:val="hybridMultilevel"/>
    <w:tmpl w:val="322625F4"/>
    <w:lvl w:ilvl="0" w:tplc="81F6236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907B4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609E4"/>
    <w:multiLevelType w:val="hybridMultilevel"/>
    <w:tmpl w:val="2CDA0A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1462F"/>
    <w:multiLevelType w:val="hybridMultilevel"/>
    <w:tmpl w:val="785825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07346"/>
    <w:multiLevelType w:val="hybridMultilevel"/>
    <w:tmpl w:val="429024F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26D82"/>
    <w:multiLevelType w:val="hybridMultilevel"/>
    <w:tmpl w:val="4D1EED6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87F"/>
    <w:multiLevelType w:val="hybridMultilevel"/>
    <w:tmpl w:val="810E93D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55CC4"/>
    <w:multiLevelType w:val="hybridMultilevel"/>
    <w:tmpl w:val="400A0D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16BE"/>
    <w:multiLevelType w:val="hybridMultilevel"/>
    <w:tmpl w:val="EFE022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77C03"/>
    <w:multiLevelType w:val="hybridMultilevel"/>
    <w:tmpl w:val="6E5AF8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E036D"/>
    <w:multiLevelType w:val="hybridMultilevel"/>
    <w:tmpl w:val="42D2D4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231FA"/>
    <w:multiLevelType w:val="hybridMultilevel"/>
    <w:tmpl w:val="F654995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16F8D"/>
    <w:multiLevelType w:val="hybridMultilevel"/>
    <w:tmpl w:val="54385D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C606F"/>
    <w:multiLevelType w:val="hybridMultilevel"/>
    <w:tmpl w:val="A07433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116DE"/>
    <w:multiLevelType w:val="hybridMultilevel"/>
    <w:tmpl w:val="8A22D0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D77E4"/>
    <w:multiLevelType w:val="hybridMultilevel"/>
    <w:tmpl w:val="370AEB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B5865"/>
    <w:multiLevelType w:val="hybridMultilevel"/>
    <w:tmpl w:val="D08292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5545F"/>
    <w:multiLevelType w:val="hybridMultilevel"/>
    <w:tmpl w:val="F93E78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84310"/>
    <w:multiLevelType w:val="hybridMultilevel"/>
    <w:tmpl w:val="476AFD4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E667E"/>
    <w:multiLevelType w:val="hybridMultilevel"/>
    <w:tmpl w:val="7C46150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B4414"/>
    <w:multiLevelType w:val="hybridMultilevel"/>
    <w:tmpl w:val="3092A1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30C20"/>
    <w:multiLevelType w:val="hybridMultilevel"/>
    <w:tmpl w:val="14A2D2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8453AE"/>
    <w:multiLevelType w:val="hybridMultilevel"/>
    <w:tmpl w:val="6E4AA1A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50E6"/>
    <w:multiLevelType w:val="hybridMultilevel"/>
    <w:tmpl w:val="F7F05C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12F4F"/>
    <w:multiLevelType w:val="hybridMultilevel"/>
    <w:tmpl w:val="153C0A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B6FDC"/>
    <w:multiLevelType w:val="hybridMultilevel"/>
    <w:tmpl w:val="8CEA6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030C9"/>
    <w:multiLevelType w:val="hybridMultilevel"/>
    <w:tmpl w:val="877E6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C17AB"/>
    <w:multiLevelType w:val="hybridMultilevel"/>
    <w:tmpl w:val="05D2BF4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90E29"/>
    <w:multiLevelType w:val="hybridMultilevel"/>
    <w:tmpl w:val="78A250D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16AFE"/>
    <w:multiLevelType w:val="hybridMultilevel"/>
    <w:tmpl w:val="A3FEDD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9"/>
  </w:num>
  <w:num w:numId="4">
    <w:abstractNumId w:val="25"/>
  </w:num>
  <w:num w:numId="5">
    <w:abstractNumId w:val="16"/>
  </w:num>
  <w:num w:numId="6">
    <w:abstractNumId w:val="2"/>
  </w:num>
  <w:num w:numId="7">
    <w:abstractNumId w:val="27"/>
  </w:num>
  <w:num w:numId="8">
    <w:abstractNumId w:val="8"/>
  </w:num>
  <w:num w:numId="9">
    <w:abstractNumId w:val="10"/>
  </w:num>
  <w:num w:numId="10">
    <w:abstractNumId w:val="20"/>
  </w:num>
  <w:num w:numId="11">
    <w:abstractNumId w:val="12"/>
  </w:num>
  <w:num w:numId="12">
    <w:abstractNumId w:val="13"/>
  </w:num>
  <w:num w:numId="13">
    <w:abstractNumId w:val="21"/>
  </w:num>
  <w:num w:numId="14">
    <w:abstractNumId w:val="0"/>
  </w:num>
  <w:num w:numId="15">
    <w:abstractNumId w:val="4"/>
  </w:num>
  <w:num w:numId="16">
    <w:abstractNumId w:val="17"/>
  </w:num>
  <w:num w:numId="17">
    <w:abstractNumId w:val="5"/>
  </w:num>
  <w:num w:numId="18">
    <w:abstractNumId w:val="28"/>
  </w:num>
  <w:num w:numId="19">
    <w:abstractNumId w:val="11"/>
  </w:num>
  <w:num w:numId="20">
    <w:abstractNumId w:val="32"/>
  </w:num>
  <w:num w:numId="21">
    <w:abstractNumId w:val="3"/>
  </w:num>
  <w:num w:numId="22">
    <w:abstractNumId w:val="6"/>
  </w:num>
  <w:num w:numId="23">
    <w:abstractNumId w:val="26"/>
  </w:num>
  <w:num w:numId="24">
    <w:abstractNumId w:val="18"/>
  </w:num>
  <w:num w:numId="25">
    <w:abstractNumId w:val="15"/>
  </w:num>
  <w:num w:numId="26">
    <w:abstractNumId w:val="19"/>
  </w:num>
  <w:num w:numId="27">
    <w:abstractNumId w:val="24"/>
  </w:num>
  <w:num w:numId="28">
    <w:abstractNumId w:val="1"/>
  </w:num>
  <w:num w:numId="29">
    <w:abstractNumId w:val="14"/>
  </w:num>
  <w:num w:numId="30">
    <w:abstractNumId w:val="31"/>
  </w:num>
  <w:num w:numId="31">
    <w:abstractNumId w:val="22"/>
  </w:num>
  <w:num w:numId="32">
    <w:abstractNumId w:val="30"/>
  </w:num>
  <w:num w:numId="33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01F83"/>
    <w:rsid w:val="0001067A"/>
    <w:rsid w:val="0003595B"/>
    <w:rsid w:val="00040648"/>
    <w:rsid w:val="00047CE0"/>
    <w:rsid w:val="00055BB0"/>
    <w:rsid w:val="000636A2"/>
    <w:rsid w:val="00064AB1"/>
    <w:rsid w:val="0007132C"/>
    <w:rsid w:val="00071787"/>
    <w:rsid w:val="00084DE3"/>
    <w:rsid w:val="00096202"/>
    <w:rsid w:val="000A42A1"/>
    <w:rsid w:val="000B7103"/>
    <w:rsid w:val="000C5026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85600"/>
    <w:rsid w:val="002D2B00"/>
    <w:rsid w:val="002E139F"/>
    <w:rsid w:val="002E490B"/>
    <w:rsid w:val="002F4875"/>
    <w:rsid w:val="0030278D"/>
    <w:rsid w:val="003037B5"/>
    <w:rsid w:val="003144BD"/>
    <w:rsid w:val="003507D3"/>
    <w:rsid w:val="00356AFC"/>
    <w:rsid w:val="0035746E"/>
    <w:rsid w:val="00360E5B"/>
    <w:rsid w:val="00370054"/>
    <w:rsid w:val="003749C8"/>
    <w:rsid w:val="00386D2A"/>
    <w:rsid w:val="00390A80"/>
    <w:rsid w:val="003B1C9A"/>
    <w:rsid w:val="003C2732"/>
    <w:rsid w:val="003C58BC"/>
    <w:rsid w:val="003E4036"/>
    <w:rsid w:val="003E4463"/>
    <w:rsid w:val="00407822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4E1064"/>
    <w:rsid w:val="0050002E"/>
    <w:rsid w:val="00521CCF"/>
    <w:rsid w:val="00531246"/>
    <w:rsid w:val="005362E5"/>
    <w:rsid w:val="0054644C"/>
    <w:rsid w:val="00573E8C"/>
    <w:rsid w:val="0058327D"/>
    <w:rsid w:val="00583655"/>
    <w:rsid w:val="005A1020"/>
    <w:rsid w:val="005C4953"/>
    <w:rsid w:val="005E46DA"/>
    <w:rsid w:val="005F33BF"/>
    <w:rsid w:val="00610AAC"/>
    <w:rsid w:val="00612E1F"/>
    <w:rsid w:val="00616BBD"/>
    <w:rsid w:val="00621396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B4CF2"/>
    <w:rsid w:val="006D5D44"/>
    <w:rsid w:val="006F40DD"/>
    <w:rsid w:val="00771F86"/>
    <w:rsid w:val="00772019"/>
    <w:rsid w:val="00773412"/>
    <w:rsid w:val="007768D4"/>
    <w:rsid w:val="007E25C4"/>
    <w:rsid w:val="00811AD6"/>
    <w:rsid w:val="008209FE"/>
    <w:rsid w:val="00821A94"/>
    <w:rsid w:val="00822132"/>
    <w:rsid w:val="00857580"/>
    <w:rsid w:val="00866C13"/>
    <w:rsid w:val="008931E7"/>
    <w:rsid w:val="00896396"/>
    <w:rsid w:val="008B7969"/>
    <w:rsid w:val="008E02DF"/>
    <w:rsid w:val="008E5A75"/>
    <w:rsid w:val="008E716C"/>
    <w:rsid w:val="00905280"/>
    <w:rsid w:val="00907C16"/>
    <w:rsid w:val="009102F6"/>
    <w:rsid w:val="00917FCC"/>
    <w:rsid w:val="00957CEC"/>
    <w:rsid w:val="00960AE2"/>
    <w:rsid w:val="009944D4"/>
    <w:rsid w:val="009E081E"/>
    <w:rsid w:val="009F5EB5"/>
    <w:rsid w:val="00A06BDE"/>
    <w:rsid w:val="00A124ED"/>
    <w:rsid w:val="00A52A75"/>
    <w:rsid w:val="00A74906"/>
    <w:rsid w:val="00AC7059"/>
    <w:rsid w:val="00AD71F1"/>
    <w:rsid w:val="00AE5C94"/>
    <w:rsid w:val="00B054D0"/>
    <w:rsid w:val="00B14681"/>
    <w:rsid w:val="00B2677E"/>
    <w:rsid w:val="00B70350"/>
    <w:rsid w:val="00B7301B"/>
    <w:rsid w:val="00B84BB1"/>
    <w:rsid w:val="00BA277D"/>
    <w:rsid w:val="00BA51C4"/>
    <w:rsid w:val="00BB3A80"/>
    <w:rsid w:val="00BC4417"/>
    <w:rsid w:val="00BC6E23"/>
    <w:rsid w:val="00C16115"/>
    <w:rsid w:val="00C344E0"/>
    <w:rsid w:val="00C47B38"/>
    <w:rsid w:val="00C52B3C"/>
    <w:rsid w:val="00C54CF9"/>
    <w:rsid w:val="00C623E9"/>
    <w:rsid w:val="00C6335A"/>
    <w:rsid w:val="00C8445C"/>
    <w:rsid w:val="00C84CAE"/>
    <w:rsid w:val="00C86C6C"/>
    <w:rsid w:val="00CF3CE5"/>
    <w:rsid w:val="00D55E9C"/>
    <w:rsid w:val="00D578C2"/>
    <w:rsid w:val="00D6603F"/>
    <w:rsid w:val="00D716CA"/>
    <w:rsid w:val="00DC35C7"/>
    <w:rsid w:val="00DC4DF3"/>
    <w:rsid w:val="00DD186F"/>
    <w:rsid w:val="00DF17C1"/>
    <w:rsid w:val="00E203C1"/>
    <w:rsid w:val="00E33BB2"/>
    <w:rsid w:val="00E3453A"/>
    <w:rsid w:val="00E55441"/>
    <w:rsid w:val="00E67E92"/>
    <w:rsid w:val="00E7007A"/>
    <w:rsid w:val="00E95753"/>
    <w:rsid w:val="00EA59F3"/>
    <w:rsid w:val="00ED4638"/>
    <w:rsid w:val="00ED4675"/>
    <w:rsid w:val="00ED54CA"/>
    <w:rsid w:val="00EF5B59"/>
    <w:rsid w:val="00F20AAF"/>
    <w:rsid w:val="00F317DA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8151C3C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203C1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5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63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1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79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F2DE6-8A3E-4026-B8F6-1AA9B3FE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5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3</cp:revision>
  <dcterms:created xsi:type="dcterms:W3CDTF">2018-11-20T10:41:00Z</dcterms:created>
  <dcterms:modified xsi:type="dcterms:W3CDTF">2018-11-20T10:45:00Z</dcterms:modified>
</cp:coreProperties>
</file>